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9D4DC" w14:textId="65978319" w:rsidR="00BA00AB" w:rsidRDefault="00F85E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FENAMORE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008D39BE" w14:textId="44ECD177" w:rsidR="00F85E15" w:rsidRDefault="00F85E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C98D9" w14:textId="65F0A13C" w:rsidR="00F85E15" w:rsidRDefault="00F85E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663EB" w14:textId="2ECE41B6" w:rsidR="00F85E15" w:rsidRDefault="00F85E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Calne, Wiltshire,</w:t>
      </w:r>
    </w:p>
    <w:p w14:paraId="39BBB863" w14:textId="0136BCF2" w:rsidR="00F85E15" w:rsidRDefault="00F85E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Aston(q.v.).</w:t>
      </w:r>
    </w:p>
    <w:p w14:paraId="7D9E4ADF" w14:textId="77777777" w:rsidR="00F85E15" w:rsidRDefault="00F85E15" w:rsidP="00F85E1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2BFB4F88" w14:textId="574301D3" w:rsidR="00F85E15" w:rsidRDefault="00F85E15" w:rsidP="00F85E1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p.26)</w:t>
      </w:r>
    </w:p>
    <w:p w14:paraId="40A9D7E4" w14:textId="4ECC104E" w:rsidR="00F85E15" w:rsidRDefault="00F85E15" w:rsidP="00F85E1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59A6F4F" w14:textId="10ACDD8E" w:rsidR="00F85E15" w:rsidRDefault="00F85E15" w:rsidP="00F85E1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2BC385F" w14:textId="79194E91" w:rsidR="00F85E15" w:rsidRPr="00F85E15" w:rsidRDefault="00F85E15" w:rsidP="00F85E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sectPr w:rsidR="00F85E15" w:rsidRPr="00F85E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95D7" w14:textId="77777777" w:rsidR="00F85E15" w:rsidRDefault="00F85E15" w:rsidP="009139A6">
      <w:r>
        <w:separator/>
      </w:r>
    </w:p>
  </w:endnote>
  <w:endnote w:type="continuationSeparator" w:id="0">
    <w:p w14:paraId="1713E240" w14:textId="77777777" w:rsidR="00F85E15" w:rsidRDefault="00F85E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301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D5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7DA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F83A" w14:textId="77777777" w:rsidR="00F85E15" w:rsidRDefault="00F85E15" w:rsidP="009139A6">
      <w:r>
        <w:separator/>
      </w:r>
    </w:p>
  </w:footnote>
  <w:footnote w:type="continuationSeparator" w:id="0">
    <w:p w14:paraId="36A27F8E" w14:textId="77777777" w:rsidR="00F85E15" w:rsidRDefault="00F85E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53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C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E5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1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24B87"/>
  <w15:chartTrackingRefBased/>
  <w15:docId w15:val="{CFDD6BDB-453D-4835-A9C0-AB0F3E34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2022-02-16T15:25:00Z</dcterms:created>
  <dcterms:modified xsi:type="dcterms:W3CDTF">2022-02-16T15:27:00Z</dcterms:modified>
</cp:coreProperties>
</file>